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5C0BE" w14:textId="77777777" w:rsidR="001A560F" w:rsidRDefault="001A560F" w:rsidP="001A560F">
      <w:pPr>
        <w:jc w:val="right"/>
        <w:rPr>
          <w:rFonts w:ascii="Source Sans Pro" w:hAnsi="Source Sans Pro"/>
          <w:b/>
          <w:bCs/>
        </w:rPr>
      </w:pPr>
    </w:p>
    <w:p w14:paraId="1A3E1709" w14:textId="2A7D840E" w:rsidR="00C12D8F" w:rsidRPr="001A560F" w:rsidRDefault="001A560F" w:rsidP="001A560F">
      <w:pPr>
        <w:jc w:val="right"/>
        <w:rPr>
          <w:rFonts w:ascii="Source Sans Pro" w:hAnsi="Source Sans Pro"/>
          <w:b/>
          <w:bCs/>
          <w:sz w:val="28"/>
          <w:szCs w:val="28"/>
        </w:rPr>
      </w:pPr>
      <w:r w:rsidRPr="001A560F">
        <w:rPr>
          <w:rFonts w:ascii="Source Sans Pro" w:hAnsi="Source Sans Pro"/>
          <w:b/>
          <w:bCs/>
          <w:sz w:val="28"/>
          <w:szCs w:val="28"/>
        </w:rPr>
        <w:t xml:space="preserve">Priloga </w:t>
      </w:r>
      <w:r w:rsidR="00A454B5">
        <w:rPr>
          <w:rFonts w:ascii="Source Sans Pro" w:hAnsi="Source Sans Pro"/>
          <w:b/>
          <w:bCs/>
          <w:sz w:val="28"/>
          <w:szCs w:val="28"/>
        </w:rPr>
        <w:t>7</w:t>
      </w:r>
      <w:r w:rsidR="00F41FA6">
        <w:rPr>
          <w:rFonts w:ascii="Source Sans Pro" w:hAnsi="Source Sans Pro"/>
          <w:b/>
          <w:bCs/>
          <w:sz w:val="28"/>
          <w:szCs w:val="28"/>
        </w:rPr>
        <w:t>b</w:t>
      </w:r>
    </w:p>
    <w:p w14:paraId="447CE595" w14:textId="77777777" w:rsidR="001A560F" w:rsidRDefault="001A560F" w:rsidP="001A560F">
      <w:pPr>
        <w:pStyle w:val="Heading2"/>
        <w:rPr>
          <w:rFonts w:ascii="Source Sans Pro" w:hAnsi="Source Sans Pro"/>
        </w:rPr>
      </w:pPr>
    </w:p>
    <w:p w14:paraId="624C7343" w14:textId="69961FEC" w:rsidR="001A560F" w:rsidRPr="00A454B5" w:rsidRDefault="00A454B5" w:rsidP="001A560F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</w:rPr>
      </w:pPr>
      <w:r w:rsidRPr="00A454B5">
        <w:rPr>
          <w:rFonts w:ascii="Source Sans Pro" w:hAnsi="Source Sans Pro"/>
          <w:b/>
          <w:bCs/>
        </w:rPr>
        <w:t>IZJAVA PONUDNIKA O KAVCIJSKEM ZAVAROVANJU ZA DOBRO IZVEDBO POGODBENIH OBVEZNOSTI</w:t>
      </w:r>
    </w:p>
    <w:p w14:paraId="29EEC33C" w14:textId="13DFF158" w:rsidR="001A560F" w:rsidRDefault="001A560F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113A667B" w14:textId="087A484A" w:rsidR="00F609DD" w:rsidRDefault="00F609DD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5633FCEC" w14:textId="77777777" w:rsidR="00F609DD" w:rsidRDefault="00F609DD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2A3E719F" w14:textId="77777777" w:rsidR="00A454B5" w:rsidRPr="00A30DA9" w:rsidRDefault="00A454B5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color w:val="000000"/>
        </w:rPr>
      </w:pPr>
    </w:p>
    <w:p w14:paraId="47C48BDE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A30DA9">
        <w:rPr>
          <w:rFonts w:ascii="Source Sans Pro" w:hAnsi="Source Sans Pro"/>
          <w:b/>
          <w:bCs/>
          <w:color w:val="000000"/>
        </w:rPr>
        <w:t xml:space="preserve">Ponudnik : </w:t>
      </w:r>
      <w:r w:rsidRPr="00A30DA9">
        <w:rPr>
          <w:rFonts w:ascii="Source Sans Pro" w:hAnsi="Source Sans Pro"/>
          <w:bCs/>
          <w:color w:val="000000"/>
        </w:rPr>
        <w:t>____________________________________________</w:t>
      </w:r>
    </w:p>
    <w:p w14:paraId="5A36B0E5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i/>
          <w:color w:val="000000"/>
        </w:rPr>
      </w:pPr>
    </w:p>
    <w:p w14:paraId="7F2D1495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A30DA9">
        <w:rPr>
          <w:rFonts w:ascii="Source Sans Pro" w:hAnsi="Source Sans Pro"/>
          <w:b/>
          <w:bCs/>
          <w:color w:val="000000"/>
        </w:rPr>
        <w:t xml:space="preserve">Sedež </w:t>
      </w:r>
      <w:r w:rsidRPr="00A30DA9">
        <w:rPr>
          <w:rFonts w:ascii="Source Sans Pro" w:hAnsi="Source Sans Pro"/>
          <w:bCs/>
          <w:color w:val="000000"/>
        </w:rPr>
        <w:t>:_______________________________________________</w:t>
      </w:r>
    </w:p>
    <w:p w14:paraId="7F7B9EB2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/>
          <w:bCs/>
          <w:i/>
          <w:color w:val="000000"/>
        </w:rPr>
      </w:pPr>
    </w:p>
    <w:p w14:paraId="44841B8F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A30DA9">
        <w:rPr>
          <w:rFonts w:ascii="Source Sans Pro" w:hAnsi="Source Sans Pro"/>
          <w:b/>
          <w:bCs/>
          <w:color w:val="000000"/>
        </w:rPr>
        <w:t xml:space="preserve">Kraj in datum </w:t>
      </w:r>
      <w:r w:rsidRPr="00A30DA9">
        <w:rPr>
          <w:rFonts w:ascii="Source Sans Pro" w:hAnsi="Source Sans Pro"/>
          <w:bCs/>
          <w:color w:val="000000"/>
        </w:rPr>
        <w:t>:________________________________________</w:t>
      </w:r>
    </w:p>
    <w:p w14:paraId="1B221165" w14:textId="77777777" w:rsidR="001A560F" w:rsidRPr="00A30DA9" w:rsidRDefault="001A560F" w:rsidP="001A560F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1BAC3AB5" w14:textId="0C185AF0" w:rsidR="00FE2B1E" w:rsidRDefault="00CD7EDD" w:rsidP="00A454B5">
      <w:pPr>
        <w:jc w:val="both"/>
        <w:rPr>
          <w:rFonts w:ascii="Source Sans Pro" w:hAnsi="Source Sans Pro" w:cs="Tahoma"/>
          <w:bCs/>
        </w:rPr>
      </w:pPr>
      <w:r w:rsidRPr="002D0C68">
        <w:rPr>
          <w:rFonts w:ascii="Source Sans Pro" w:hAnsi="Source Sans Pro" w:cs="Tahoma"/>
          <w:bCs/>
        </w:rPr>
        <w:t>V skladu z javnim razpisom</w:t>
      </w:r>
      <w:r>
        <w:rPr>
          <w:rFonts w:ascii="Source Sans Pro" w:hAnsi="Source Sans Pro" w:cs="Tahoma"/>
          <w:bCs/>
        </w:rPr>
        <w:t xml:space="preserve"> </w:t>
      </w:r>
      <w:r w:rsidRPr="002D0C68">
        <w:rPr>
          <w:rFonts w:ascii="Source Sans Pro" w:hAnsi="Source Sans Pro"/>
          <w:bCs/>
        </w:rPr>
        <w:t>»</w:t>
      </w:r>
      <w:r w:rsidR="00DF11B1">
        <w:rPr>
          <w:rFonts w:ascii="Source Sans Pro" w:hAnsi="Source Sans Pro"/>
          <w:bCs/>
        </w:rPr>
        <w:t xml:space="preserve">IZBIRA IZVAJALCA </w:t>
      </w:r>
      <w:r w:rsidRPr="002D0C68">
        <w:rPr>
          <w:rFonts w:ascii="Source Sans Pro" w:hAnsi="Source Sans Pro" w:cs="Tahoma"/>
          <w:bCs/>
        </w:rPr>
        <w:t>ZA IZVAJANJE STORITEV ČIŠČENJA IN VZDRŽEVANJA JAVNIH POVRŠIN</w:t>
      </w:r>
      <w:r w:rsidR="00CD4346">
        <w:rPr>
          <w:rFonts w:ascii="Source Sans Pro" w:hAnsi="Source Sans Pro" w:cs="Tahoma"/>
          <w:bCs/>
        </w:rPr>
        <w:t xml:space="preserve"> IN OBJEKTOV</w:t>
      </w:r>
      <w:r w:rsidRPr="002D0C68">
        <w:rPr>
          <w:rFonts w:ascii="Source Sans Pro" w:hAnsi="Source Sans Pro" w:cs="Tahoma"/>
          <w:bCs/>
        </w:rPr>
        <w:t xml:space="preserve"> NA OBMOČJU OBČINE PIRAN</w:t>
      </w:r>
      <w:r w:rsidR="006B43A1">
        <w:rPr>
          <w:rFonts w:ascii="Source Sans Pro" w:hAnsi="Source Sans Pro" w:cs="Tahoma"/>
          <w:bCs/>
        </w:rPr>
        <w:t>«</w:t>
      </w:r>
      <w:r w:rsidRPr="002D0C68">
        <w:rPr>
          <w:rFonts w:ascii="Source Sans Pro" w:hAnsi="Source Sans Pro" w:cs="Tahoma"/>
          <w:bCs/>
        </w:rPr>
        <w:t xml:space="preserve">, objavljenim na portalu javnih naročil, štev.______________, z dne _____________,  in na portalu TED z dne </w:t>
      </w:r>
      <w:r w:rsidRPr="002D0C68">
        <w:rPr>
          <w:rFonts w:ascii="Source Sans Pro" w:hAnsi="Source Sans Pro"/>
          <w:bCs/>
        </w:rPr>
        <w:t>(Dodatek k Ur. l EU št) .</w:t>
      </w:r>
      <w:r>
        <w:rPr>
          <w:rFonts w:ascii="Source Sans Pro" w:hAnsi="Source Sans Pro"/>
          <w:bCs/>
        </w:rPr>
        <w:t>_____________________</w:t>
      </w:r>
      <w:r w:rsidRPr="002D0C68">
        <w:rPr>
          <w:rFonts w:ascii="Source Sans Pro" w:hAnsi="Source Sans Pro"/>
          <w:bCs/>
        </w:rPr>
        <w:t xml:space="preserve"> dne </w:t>
      </w:r>
      <w:r>
        <w:rPr>
          <w:rFonts w:ascii="Source Sans Pro" w:hAnsi="Source Sans Pro"/>
          <w:bCs/>
        </w:rPr>
        <w:t>_________________</w:t>
      </w:r>
      <w:r w:rsidRPr="002D0C68">
        <w:rPr>
          <w:rFonts w:ascii="Source Sans Pro" w:hAnsi="Source Sans Pro"/>
          <w:bCs/>
        </w:rPr>
        <w:t>,</w:t>
      </w:r>
      <w:bookmarkStart w:id="0" w:name="_Hlk31644069"/>
      <w:r w:rsidRPr="002D0C68">
        <w:rPr>
          <w:rFonts w:ascii="Source Sans Pro" w:hAnsi="Source Sans Pro" w:cs="Tahoma"/>
          <w:bCs/>
        </w:rPr>
        <w:t xml:space="preserve">« </w:t>
      </w:r>
      <w:bookmarkEnd w:id="0"/>
      <w:r w:rsidRPr="002D0C68">
        <w:rPr>
          <w:rFonts w:ascii="Source Sans Pro" w:hAnsi="Source Sans Pro" w:cs="Tahoma"/>
          <w:bCs/>
        </w:rPr>
        <w:t xml:space="preserve"> </w:t>
      </w:r>
    </w:p>
    <w:p w14:paraId="34644E2F" w14:textId="07183BD1" w:rsidR="00A454B5" w:rsidRDefault="00A454B5" w:rsidP="00A454B5">
      <w:pPr>
        <w:jc w:val="both"/>
        <w:rPr>
          <w:rFonts w:ascii="Source Sans Pro" w:hAnsi="Source Sans Pro" w:cs="Tahoma"/>
          <w:bCs/>
        </w:rPr>
      </w:pPr>
    </w:p>
    <w:p w14:paraId="7D3C8749" w14:textId="51D42146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Izjavljamo, da bomo v roku 20 dni od dneva podpisa </w:t>
      </w:r>
      <w:r w:rsidR="006A62F9">
        <w:rPr>
          <w:rFonts w:ascii="Source Sans Pro" w:hAnsi="Source Sans Pro"/>
          <w:bCs/>
        </w:rPr>
        <w:t>okvirnega sporazuma</w:t>
      </w:r>
      <w:r w:rsidRPr="00A454B5">
        <w:rPr>
          <w:rFonts w:ascii="Source Sans Pro" w:hAnsi="Source Sans Pro"/>
          <w:bCs/>
        </w:rPr>
        <w:t xml:space="preserve"> </w:t>
      </w:r>
      <w:r w:rsidRPr="00A454B5">
        <w:rPr>
          <w:rFonts w:ascii="Source Sans Pro" w:hAnsi="Source Sans Pro"/>
        </w:rPr>
        <w:t xml:space="preserve">za </w:t>
      </w:r>
      <w:r w:rsidRPr="00A454B5">
        <w:rPr>
          <w:rFonts w:ascii="Source Sans Pro" w:hAnsi="Source Sans Pro" w:cs="Tahoma"/>
          <w:bCs/>
        </w:rPr>
        <w:t xml:space="preserve"> </w:t>
      </w:r>
      <w:r w:rsidRPr="00A454B5">
        <w:rPr>
          <w:rFonts w:ascii="Source Sans Pro" w:hAnsi="Source Sans Pro"/>
          <w:bCs/>
        </w:rPr>
        <w:t xml:space="preserve">izvajanje storitev čiščenja in vzdrževanja javnih površin </w:t>
      </w:r>
      <w:r w:rsidR="00B01F87">
        <w:rPr>
          <w:rFonts w:ascii="Source Sans Pro" w:hAnsi="Source Sans Pro"/>
          <w:bCs/>
        </w:rPr>
        <w:t xml:space="preserve">in objektov </w:t>
      </w:r>
      <w:r w:rsidRPr="00A454B5">
        <w:rPr>
          <w:rFonts w:ascii="Source Sans Pro" w:hAnsi="Source Sans Pro"/>
          <w:bCs/>
        </w:rPr>
        <w:t>na območju občine Piran, naročniku izročili kavcijsko zavarovanje v višini 1</w:t>
      </w:r>
      <w:r w:rsidR="00B01F87">
        <w:rPr>
          <w:rFonts w:ascii="Source Sans Pro" w:hAnsi="Source Sans Pro"/>
          <w:bCs/>
        </w:rPr>
        <w:t>75</w:t>
      </w:r>
      <w:r w:rsidRPr="00A454B5">
        <w:rPr>
          <w:rFonts w:ascii="Source Sans Pro" w:hAnsi="Source Sans Pro"/>
          <w:bCs/>
        </w:rPr>
        <w:t>.000,00 € z veljavnostjo do vključno 30 dni dlje, kot je predviden rok za celotno trajanje pogodbe.</w:t>
      </w:r>
    </w:p>
    <w:p w14:paraId="161EF49B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13E57A85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>Kavcijsko zavarovanje naročnik unovči, če izvajalec  svojih obveznosti do naročnika ne izpolni skladno s pogodbo, v dogovorjeni kvaliteti, obsegu in roku.</w:t>
      </w:r>
    </w:p>
    <w:p w14:paraId="6599EAF3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strike/>
        </w:rPr>
      </w:pPr>
    </w:p>
    <w:p w14:paraId="5CD753AD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strike/>
        </w:rPr>
      </w:pPr>
    </w:p>
    <w:p w14:paraId="4BB20729" w14:textId="582FBDF4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Brez izročitve kavcijskega zavarovanje za dobro izvedbo pogodbenih obveznosti se šteje, da </w:t>
      </w:r>
      <w:r w:rsidR="00B01F87">
        <w:rPr>
          <w:rFonts w:ascii="Source Sans Pro" w:hAnsi="Source Sans Pro"/>
          <w:bCs/>
        </w:rPr>
        <w:t>okvirni sporazum</w:t>
      </w:r>
      <w:r w:rsidRPr="00A454B5">
        <w:rPr>
          <w:rFonts w:ascii="Source Sans Pro" w:hAnsi="Source Sans Pro"/>
          <w:bCs/>
        </w:rPr>
        <w:t xml:space="preserve"> ni sklenjen, naročnik pa bo unovčil menico za zavarovanje resnosti ponudbe.</w:t>
      </w:r>
    </w:p>
    <w:p w14:paraId="07C99EA4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01131D23" w14:textId="77777777" w:rsidR="00A454B5" w:rsidRPr="003639EB" w:rsidRDefault="00A454B5" w:rsidP="00A454B5">
      <w:pPr>
        <w:autoSpaceDE w:val="0"/>
        <w:autoSpaceDN w:val="0"/>
        <w:adjustRightInd w:val="0"/>
        <w:jc w:val="both"/>
        <w:rPr>
          <w:rFonts w:ascii="Calibri" w:hAnsi="Calibri"/>
          <w:bCs/>
          <w:i/>
          <w:sz w:val="22"/>
          <w:szCs w:val="22"/>
        </w:rPr>
      </w:pPr>
    </w:p>
    <w:p w14:paraId="555172F3" w14:textId="77777777" w:rsidR="00A454B5" w:rsidRPr="00A454B5" w:rsidRDefault="00A454B5" w:rsidP="00A454B5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</w:rPr>
      </w:pPr>
    </w:p>
    <w:p w14:paraId="30B3A6B3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  <w:i/>
        </w:rPr>
      </w:pPr>
      <w:r w:rsidRPr="00A454B5">
        <w:rPr>
          <w:rFonts w:ascii="Source Sans Pro" w:hAnsi="Source Sans Pro"/>
          <w:bCs/>
        </w:rPr>
        <w:t xml:space="preserve">                                                                                              Ponudnik :</w:t>
      </w:r>
    </w:p>
    <w:p w14:paraId="770EFED6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</w:rPr>
      </w:pPr>
      <w:r w:rsidRPr="00A454B5">
        <w:rPr>
          <w:rFonts w:ascii="Source Sans Pro" w:hAnsi="Source Sans Pro"/>
          <w:bCs/>
        </w:rPr>
        <w:t xml:space="preserve">                                                                                              </w:t>
      </w:r>
    </w:p>
    <w:p w14:paraId="15534178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</w:rPr>
      </w:pPr>
      <w:r w:rsidRPr="00A454B5">
        <w:rPr>
          <w:rFonts w:ascii="Source Sans Pro" w:hAnsi="Source Sans Pro"/>
          <w:bCs/>
        </w:rPr>
        <w:t xml:space="preserve">…………………………………….                                                                                              </w:t>
      </w:r>
    </w:p>
    <w:p w14:paraId="36035776" w14:textId="77777777" w:rsidR="00A454B5" w:rsidRPr="00A454B5" w:rsidRDefault="00A454B5" w:rsidP="00A454B5">
      <w:pPr>
        <w:autoSpaceDE w:val="0"/>
        <w:autoSpaceDN w:val="0"/>
        <w:adjustRightInd w:val="0"/>
        <w:jc w:val="right"/>
        <w:rPr>
          <w:rFonts w:ascii="Source Sans Pro" w:hAnsi="Source Sans Pro"/>
          <w:bCs/>
          <w:i/>
          <w:strike/>
        </w:rPr>
      </w:pPr>
      <w:r w:rsidRPr="00A454B5">
        <w:rPr>
          <w:rFonts w:ascii="Source Sans Pro" w:hAnsi="Source Sans Pro"/>
          <w:bCs/>
        </w:rPr>
        <w:t>(žig, podpis)</w:t>
      </w:r>
    </w:p>
    <w:p w14:paraId="393F0C8E" w14:textId="77777777" w:rsidR="00A454B5" w:rsidRPr="00A454B5" w:rsidRDefault="00A454B5" w:rsidP="00A454B5">
      <w:pPr>
        <w:pStyle w:val="Heading2"/>
        <w:jc w:val="both"/>
        <w:rPr>
          <w:rFonts w:ascii="Source Sans Pro" w:hAnsi="Source Sans Pro"/>
          <w:sz w:val="24"/>
          <w:szCs w:val="24"/>
        </w:rPr>
      </w:pPr>
    </w:p>
    <w:p w14:paraId="47BB7321" w14:textId="77777777" w:rsidR="00A454B5" w:rsidRPr="00AA1D0F" w:rsidRDefault="00A454B5" w:rsidP="00A454B5">
      <w:pPr>
        <w:jc w:val="both"/>
        <w:rPr>
          <w:rFonts w:ascii="Source Sans Pro" w:hAnsi="Source Sans Pro"/>
        </w:rPr>
      </w:pPr>
    </w:p>
    <w:sectPr w:rsidR="00A454B5" w:rsidRPr="00AA1D0F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D2BCD" w14:textId="77777777" w:rsidR="00706BF7" w:rsidRDefault="00706BF7" w:rsidP="00A05ABC">
      <w:r>
        <w:separator/>
      </w:r>
    </w:p>
  </w:endnote>
  <w:endnote w:type="continuationSeparator" w:id="0">
    <w:p w14:paraId="4E3AE436" w14:textId="77777777" w:rsidR="00706BF7" w:rsidRDefault="00706BF7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29B6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7FA7F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48A8B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66C3CA57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00364F4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01EFE" w14:textId="77777777" w:rsidR="00706BF7" w:rsidRDefault="00706BF7" w:rsidP="00A05ABC">
      <w:r>
        <w:separator/>
      </w:r>
    </w:p>
  </w:footnote>
  <w:footnote w:type="continuationSeparator" w:id="0">
    <w:p w14:paraId="0076BF62" w14:textId="77777777" w:rsidR="00706BF7" w:rsidRDefault="00706BF7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80FC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EB25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630EB04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4DB4ECF7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0FB77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0280BFC8" wp14:editId="2049FB47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96700"/>
    <w:multiLevelType w:val="hybridMultilevel"/>
    <w:tmpl w:val="8D0ED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26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0F"/>
    <w:rsid w:val="00020E5B"/>
    <w:rsid w:val="00056969"/>
    <w:rsid w:val="0006670B"/>
    <w:rsid w:val="000A262A"/>
    <w:rsid w:val="000F4055"/>
    <w:rsid w:val="000F5908"/>
    <w:rsid w:val="00111F4A"/>
    <w:rsid w:val="00155510"/>
    <w:rsid w:val="001A560F"/>
    <w:rsid w:val="001B527A"/>
    <w:rsid w:val="001B54FE"/>
    <w:rsid w:val="002148CE"/>
    <w:rsid w:val="00296D03"/>
    <w:rsid w:val="002C7B64"/>
    <w:rsid w:val="003236B1"/>
    <w:rsid w:val="0033011D"/>
    <w:rsid w:val="0035336A"/>
    <w:rsid w:val="0036526B"/>
    <w:rsid w:val="003734D1"/>
    <w:rsid w:val="003B7537"/>
    <w:rsid w:val="003D1D53"/>
    <w:rsid w:val="003D2FA4"/>
    <w:rsid w:val="00422735"/>
    <w:rsid w:val="00480D81"/>
    <w:rsid w:val="00496365"/>
    <w:rsid w:val="004A44B3"/>
    <w:rsid w:val="004B095E"/>
    <w:rsid w:val="00524004"/>
    <w:rsid w:val="00546255"/>
    <w:rsid w:val="00586E95"/>
    <w:rsid w:val="00611979"/>
    <w:rsid w:val="0063725A"/>
    <w:rsid w:val="00647277"/>
    <w:rsid w:val="006A62F9"/>
    <w:rsid w:val="006B3F95"/>
    <w:rsid w:val="006B43A1"/>
    <w:rsid w:val="007028B5"/>
    <w:rsid w:val="007059DF"/>
    <w:rsid w:val="00706BF7"/>
    <w:rsid w:val="00754264"/>
    <w:rsid w:val="007E3506"/>
    <w:rsid w:val="00803CFB"/>
    <w:rsid w:val="00845E55"/>
    <w:rsid w:val="00864A4E"/>
    <w:rsid w:val="008A018F"/>
    <w:rsid w:val="008B069A"/>
    <w:rsid w:val="00911156"/>
    <w:rsid w:val="00914DB0"/>
    <w:rsid w:val="00986832"/>
    <w:rsid w:val="009A1197"/>
    <w:rsid w:val="009F4A59"/>
    <w:rsid w:val="00A05ABC"/>
    <w:rsid w:val="00A454B5"/>
    <w:rsid w:val="00AA1331"/>
    <w:rsid w:val="00AA1D0F"/>
    <w:rsid w:val="00B01F87"/>
    <w:rsid w:val="00B0515E"/>
    <w:rsid w:val="00B55B08"/>
    <w:rsid w:val="00B92075"/>
    <w:rsid w:val="00BB3329"/>
    <w:rsid w:val="00C12D8F"/>
    <w:rsid w:val="00C135F5"/>
    <w:rsid w:val="00C30DD5"/>
    <w:rsid w:val="00CB3C88"/>
    <w:rsid w:val="00CD3A8F"/>
    <w:rsid w:val="00CD4346"/>
    <w:rsid w:val="00CD7EDD"/>
    <w:rsid w:val="00CE4F61"/>
    <w:rsid w:val="00CF23BA"/>
    <w:rsid w:val="00D108B8"/>
    <w:rsid w:val="00DC167A"/>
    <w:rsid w:val="00DD135C"/>
    <w:rsid w:val="00DE5E92"/>
    <w:rsid w:val="00DF11B1"/>
    <w:rsid w:val="00E03789"/>
    <w:rsid w:val="00E32DA6"/>
    <w:rsid w:val="00E5487E"/>
    <w:rsid w:val="00EB5B38"/>
    <w:rsid w:val="00EF135F"/>
    <w:rsid w:val="00EF258E"/>
    <w:rsid w:val="00F41FA6"/>
    <w:rsid w:val="00F609DD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1028C"/>
  <w15:chartTrackingRefBased/>
  <w15:docId w15:val="{DD408785-5ADF-4297-B6F2-EFB70934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1A560F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A560F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1A560F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1A560F"/>
    <w:rPr>
      <w:rFonts w:ascii="Arial" w:eastAsia="Calibri" w:hAnsi="Arial" w:cs="Times New Roman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11</cp:revision>
  <cp:lastPrinted>2019-12-06T12:23:00Z</cp:lastPrinted>
  <dcterms:created xsi:type="dcterms:W3CDTF">2022-06-01T12:11:00Z</dcterms:created>
  <dcterms:modified xsi:type="dcterms:W3CDTF">2022-10-26T11:05:00Z</dcterms:modified>
</cp:coreProperties>
</file>